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E74" w:rsidRDefault="00DD7E74" w:rsidP="00620D6F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DD7E74" w:rsidRDefault="00DD7E74" w:rsidP="00620D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DD7E74" w:rsidRDefault="00DD7E74" w:rsidP="00620D6F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DD7E74" w:rsidRDefault="00DD7E74" w:rsidP="00620D6F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DD7E74">
        <w:tc>
          <w:tcPr>
            <w:tcW w:w="1384" w:type="dxa"/>
            <w:vMerge w:val="restart"/>
            <w:vAlign w:val="center"/>
          </w:tcPr>
          <w:p w:rsidR="00DD7E74" w:rsidRDefault="00DD7E7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DD7E74" w:rsidRDefault="00DD7E7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DD7E74" w:rsidRDefault="00DD7E7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DD7E74" w:rsidRDefault="00DD7E7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DD7E74" w:rsidRDefault="00DD7E7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DD7E74" w:rsidRDefault="00DD7E7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DD7E74" w:rsidRDefault="00DD7E7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DD7E74" w:rsidRDefault="00DD7E7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DD7E74" w:rsidRDefault="00DD7E7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D7E74">
        <w:tc>
          <w:tcPr>
            <w:tcW w:w="1384" w:type="dxa"/>
            <w:vMerge/>
            <w:vAlign w:val="center"/>
          </w:tcPr>
          <w:p w:rsidR="00DD7E74" w:rsidRDefault="00DD7E74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DD7E74" w:rsidRDefault="00DD7E74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DD7E74" w:rsidRPr="002F69B7" w:rsidRDefault="00DD7E74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DD7E74" w:rsidRPr="002F69B7" w:rsidRDefault="00DD7E74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DD7E74" w:rsidRPr="002F69B7" w:rsidRDefault="00DD7E74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DD7E74" w:rsidRPr="002F69B7" w:rsidRDefault="00DD7E74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DD7E74" w:rsidRPr="002F69B7" w:rsidRDefault="00DD7E74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DD7E74" w:rsidRPr="002F69B7" w:rsidRDefault="00DD7E74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DD7E74" w:rsidRPr="002F69B7" w:rsidRDefault="00DD7E74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DD7E74" w:rsidRDefault="00DD7E74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DD7E74" w:rsidRDefault="00DD7E74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DD7E74" w:rsidRDefault="00DD7E74">
            <w:pPr>
              <w:rPr>
                <w:lang w:eastAsia="en-US"/>
              </w:rPr>
            </w:pPr>
          </w:p>
        </w:tc>
      </w:tr>
      <w:tr w:rsidR="00DD7E74">
        <w:trPr>
          <w:trHeight w:val="2036"/>
        </w:trPr>
        <w:tc>
          <w:tcPr>
            <w:tcW w:w="1384" w:type="dxa"/>
          </w:tcPr>
          <w:p w:rsidR="00DD7E74" w:rsidRPr="002F69B7" w:rsidRDefault="00DD7E74" w:rsidP="00620D6F">
            <w:pPr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Ухалова Г.М.</w:t>
            </w:r>
          </w:p>
        </w:tc>
        <w:tc>
          <w:tcPr>
            <w:tcW w:w="1602" w:type="dxa"/>
          </w:tcPr>
          <w:p w:rsidR="00DD7E74" w:rsidRPr="002F69B7" w:rsidRDefault="00DD7E74" w:rsidP="002F69B7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«Шибаевская</w:t>
            </w:r>
            <w:r w:rsidRPr="002F69B7">
              <w:rPr>
                <w:color w:val="333333"/>
                <w:lang w:eastAsia="en-US"/>
              </w:rPr>
              <w:t xml:space="preserve"> ООШ</w:t>
            </w:r>
            <w:r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DD7E74" w:rsidRDefault="00DD7E74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DD7E74" w:rsidRDefault="00DD7E74">
            <w:pPr>
              <w:rPr>
                <w:lang w:eastAsia="en-US"/>
              </w:rPr>
            </w:pPr>
          </w:p>
          <w:p w:rsidR="00DD7E74" w:rsidRDefault="00DD7E74">
            <w:pPr>
              <w:rPr>
                <w:lang w:eastAsia="en-US"/>
              </w:rPr>
            </w:pPr>
            <w:r>
              <w:rPr>
                <w:lang w:eastAsia="en-US"/>
              </w:rPr>
              <w:t>2) Земель</w:t>
            </w:r>
          </w:p>
          <w:p w:rsidR="00DD7E74" w:rsidRDefault="00DD7E74">
            <w:pPr>
              <w:rPr>
                <w:lang w:eastAsia="en-US"/>
              </w:rPr>
            </w:pPr>
            <w:r>
              <w:rPr>
                <w:lang w:eastAsia="en-US"/>
              </w:rPr>
              <w:t>ный участок</w:t>
            </w:r>
          </w:p>
        </w:tc>
        <w:tc>
          <w:tcPr>
            <w:tcW w:w="1080" w:type="dxa"/>
          </w:tcPr>
          <w:p w:rsidR="00DD7E74" w:rsidRPr="002F69B7" w:rsidRDefault="00DD7E74" w:rsidP="002F69B7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Инди-видуальная</w:t>
            </w:r>
          </w:p>
          <w:p w:rsidR="00DD7E74" w:rsidRPr="002F69B7" w:rsidRDefault="00DD7E74" w:rsidP="0037441F">
            <w:pPr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Инди-видуль-ная</w:t>
            </w:r>
          </w:p>
        </w:tc>
        <w:tc>
          <w:tcPr>
            <w:tcW w:w="1080" w:type="dxa"/>
          </w:tcPr>
          <w:p w:rsidR="00DD7E74" w:rsidRPr="002F69B7" w:rsidRDefault="00DD7E74" w:rsidP="002F69B7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35,4</w:t>
            </w:r>
          </w:p>
          <w:p w:rsidR="00DD7E74" w:rsidRPr="002F69B7" w:rsidRDefault="00DD7E74" w:rsidP="002F69B7">
            <w:pPr>
              <w:jc w:val="center"/>
              <w:rPr>
                <w:color w:val="333333"/>
                <w:lang w:eastAsia="en-US"/>
              </w:rPr>
            </w:pPr>
          </w:p>
          <w:p w:rsidR="00DD7E74" w:rsidRPr="002F69B7" w:rsidRDefault="00DD7E74" w:rsidP="002F69B7">
            <w:pPr>
              <w:jc w:val="center"/>
              <w:rPr>
                <w:color w:val="333333"/>
                <w:lang w:eastAsia="en-US"/>
              </w:rPr>
            </w:pPr>
          </w:p>
          <w:p w:rsidR="00DD7E74" w:rsidRPr="002F69B7" w:rsidRDefault="00DD7E74" w:rsidP="0037441F">
            <w:pPr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389</w:t>
            </w:r>
          </w:p>
          <w:p w:rsidR="00DD7E74" w:rsidRPr="002F69B7" w:rsidRDefault="00DD7E74" w:rsidP="002F69B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DD7E74" w:rsidRDefault="00DD7E74" w:rsidP="002F69B7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Россия</w:t>
            </w:r>
          </w:p>
          <w:p w:rsidR="00DD7E74" w:rsidRDefault="00DD7E74" w:rsidP="002F69B7">
            <w:pPr>
              <w:jc w:val="center"/>
              <w:rPr>
                <w:color w:val="333333"/>
                <w:lang w:eastAsia="en-US"/>
              </w:rPr>
            </w:pPr>
          </w:p>
          <w:p w:rsidR="00DD7E74" w:rsidRDefault="00DD7E74" w:rsidP="002F69B7">
            <w:pPr>
              <w:jc w:val="center"/>
              <w:rPr>
                <w:color w:val="333333"/>
                <w:lang w:eastAsia="en-US"/>
              </w:rPr>
            </w:pPr>
          </w:p>
          <w:p w:rsidR="00DD7E74" w:rsidRPr="002F69B7" w:rsidRDefault="00DD7E74" w:rsidP="0037441F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DD7E74" w:rsidRDefault="00DD7E74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DD7E74" w:rsidRPr="002F69B7" w:rsidRDefault="00DD7E74" w:rsidP="002F69B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DD7E74" w:rsidRPr="002F69B7" w:rsidRDefault="00DD7E74" w:rsidP="002F69B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DD7E74" w:rsidRDefault="00DD7E7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Автомобиль легковой Шевроле </w:t>
            </w:r>
          </w:p>
          <w:p w:rsidR="00DD7E74" w:rsidRDefault="00DD7E74">
            <w:pPr>
              <w:rPr>
                <w:lang w:eastAsia="en-US"/>
              </w:rPr>
            </w:pPr>
            <w:r>
              <w:rPr>
                <w:lang w:eastAsia="en-US"/>
              </w:rPr>
              <w:t>Ланос</w:t>
            </w:r>
          </w:p>
        </w:tc>
        <w:tc>
          <w:tcPr>
            <w:tcW w:w="1740" w:type="dxa"/>
          </w:tcPr>
          <w:p w:rsidR="00DD7E74" w:rsidRPr="002F69B7" w:rsidRDefault="00DD7E7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554893,82</w:t>
            </w:r>
          </w:p>
        </w:tc>
        <w:tc>
          <w:tcPr>
            <w:tcW w:w="1740" w:type="dxa"/>
          </w:tcPr>
          <w:p w:rsidR="00DD7E74" w:rsidRPr="002F69B7" w:rsidRDefault="00DD7E74">
            <w:pPr>
              <w:rPr>
                <w:color w:val="333333"/>
                <w:lang w:val="en-US" w:eastAsia="en-US"/>
              </w:rPr>
            </w:pPr>
          </w:p>
        </w:tc>
      </w:tr>
      <w:tr w:rsidR="00DD7E74">
        <w:trPr>
          <w:trHeight w:val="1419"/>
        </w:trPr>
        <w:tc>
          <w:tcPr>
            <w:tcW w:w="1384" w:type="dxa"/>
          </w:tcPr>
          <w:p w:rsidR="00DD7E74" w:rsidRDefault="00DD7E7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DD7E74" w:rsidRPr="002F69B7" w:rsidRDefault="00DD7E7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DD7E74" w:rsidRPr="002F69B7" w:rsidRDefault="00DD7E74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DD7E74" w:rsidRPr="002F69B7" w:rsidRDefault="00DD7E74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DD7E74" w:rsidRPr="002F69B7" w:rsidRDefault="00DD7E74">
            <w:pPr>
              <w:rPr>
                <w:color w:val="800000"/>
                <w:lang w:eastAsia="en-US"/>
              </w:rPr>
            </w:pPr>
          </w:p>
          <w:p w:rsidR="00DD7E74" w:rsidRPr="002F69B7" w:rsidRDefault="00DD7E74" w:rsidP="002F69B7">
            <w:pPr>
              <w:jc w:val="center"/>
              <w:rPr>
                <w:color w:val="800000"/>
                <w:lang w:eastAsia="en-US"/>
              </w:rPr>
            </w:pPr>
          </w:p>
          <w:p w:rsidR="00DD7E74" w:rsidRPr="002F69B7" w:rsidRDefault="00DD7E74" w:rsidP="002F69B7">
            <w:pPr>
              <w:jc w:val="center"/>
              <w:rPr>
                <w:color w:val="800000"/>
                <w:lang w:eastAsia="en-US"/>
              </w:rPr>
            </w:pPr>
          </w:p>
          <w:p w:rsidR="00DD7E74" w:rsidRPr="002F69B7" w:rsidRDefault="00DD7E74" w:rsidP="00F641EE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DD7E74" w:rsidRPr="002F69B7" w:rsidRDefault="00DD7E74" w:rsidP="00F641EE">
            <w:pPr>
              <w:rPr>
                <w:color w:val="800000"/>
                <w:lang w:eastAsia="en-US"/>
              </w:rPr>
            </w:pPr>
          </w:p>
          <w:p w:rsidR="00DD7E74" w:rsidRPr="002F69B7" w:rsidRDefault="00DD7E74" w:rsidP="002F69B7">
            <w:pPr>
              <w:jc w:val="center"/>
              <w:rPr>
                <w:color w:val="800000"/>
                <w:lang w:eastAsia="en-US"/>
              </w:rPr>
            </w:pPr>
          </w:p>
          <w:p w:rsidR="00DD7E74" w:rsidRPr="002F69B7" w:rsidRDefault="00DD7E74" w:rsidP="002F69B7">
            <w:pPr>
              <w:jc w:val="center"/>
              <w:rPr>
                <w:color w:val="800000"/>
                <w:lang w:eastAsia="en-US"/>
              </w:rPr>
            </w:pPr>
          </w:p>
          <w:p w:rsidR="00DD7E74" w:rsidRPr="002F69B7" w:rsidRDefault="00DD7E74" w:rsidP="002F69B7">
            <w:pPr>
              <w:jc w:val="center"/>
              <w:rPr>
                <w:color w:val="800000"/>
                <w:lang w:eastAsia="en-US"/>
              </w:rPr>
            </w:pPr>
          </w:p>
          <w:p w:rsidR="00DD7E74" w:rsidRPr="002F69B7" w:rsidRDefault="00DD7E74" w:rsidP="002F69B7">
            <w:pPr>
              <w:jc w:val="center"/>
              <w:rPr>
                <w:color w:val="800000"/>
                <w:lang w:eastAsia="en-US"/>
              </w:rPr>
            </w:pPr>
          </w:p>
          <w:p w:rsidR="00DD7E74" w:rsidRPr="002F69B7" w:rsidRDefault="00DD7E74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DD7E74" w:rsidRDefault="00DD7E74" w:rsidP="00F641EE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2F69B7">
              <w:rPr>
                <w:color w:val="800000"/>
                <w:lang w:eastAsia="en-US"/>
              </w:rPr>
              <w:t>Квартира</w:t>
            </w:r>
          </w:p>
          <w:p w:rsidR="00DD7E74" w:rsidRPr="0037441F" w:rsidRDefault="00DD7E74" w:rsidP="005816FF">
            <w:pPr>
              <w:rPr>
                <w:lang w:eastAsia="en-US"/>
              </w:rPr>
            </w:pPr>
            <w:r>
              <w:rPr>
                <w:lang w:eastAsia="en-US"/>
              </w:rPr>
              <w:t>2)Земель-ный участок</w:t>
            </w:r>
          </w:p>
        </w:tc>
        <w:tc>
          <w:tcPr>
            <w:tcW w:w="1080" w:type="dxa"/>
          </w:tcPr>
          <w:p w:rsidR="00DD7E74" w:rsidRDefault="00DD7E74" w:rsidP="002F69B7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35,4</w:t>
            </w:r>
          </w:p>
          <w:p w:rsidR="00DD7E74" w:rsidRDefault="00DD7E74" w:rsidP="002F69B7">
            <w:pPr>
              <w:jc w:val="center"/>
              <w:rPr>
                <w:color w:val="800000"/>
                <w:lang w:eastAsia="en-US"/>
              </w:rPr>
            </w:pPr>
          </w:p>
          <w:p w:rsidR="00DD7E74" w:rsidRDefault="00DD7E74" w:rsidP="002F69B7">
            <w:pPr>
              <w:jc w:val="center"/>
              <w:rPr>
                <w:color w:val="800000"/>
                <w:lang w:eastAsia="en-US"/>
              </w:rPr>
            </w:pPr>
          </w:p>
          <w:p w:rsidR="00DD7E74" w:rsidRPr="002F69B7" w:rsidRDefault="00DD7E74" w:rsidP="002F69B7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389</w:t>
            </w:r>
          </w:p>
        </w:tc>
        <w:tc>
          <w:tcPr>
            <w:tcW w:w="1080" w:type="dxa"/>
          </w:tcPr>
          <w:p w:rsidR="00DD7E74" w:rsidRDefault="00DD7E74" w:rsidP="002F69B7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Россия</w:t>
            </w:r>
          </w:p>
          <w:p w:rsidR="00DD7E74" w:rsidRDefault="00DD7E74" w:rsidP="002F69B7">
            <w:pPr>
              <w:jc w:val="center"/>
              <w:rPr>
                <w:color w:val="800000"/>
                <w:lang w:eastAsia="en-US"/>
              </w:rPr>
            </w:pPr>
          </w:p>
          <w:p w:rsidR="00DD7E74" w:rsidRDefault="00DD7E74" w:rsidP="002F69B7">
            <w:pPr>
              <w:jc w:val="center"/>
              <w:rPr>
                <w:color w:val="800000"/>
                <w:lang w:eastAsia="en-US"/>
              </w:rPr>
            </w:pPr>
          </w:p>
          <w:p w:rsidR="00DD7E74" w:rsidRPr="002F69B7" w:rsidRDefault="00DD7E74" w:rsidP="002F69B7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DD7E74" w:rsidRPr="002F69B7" w:rsidRDefault="00DD7E74" w:rsidP="00F641EE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DD7E74" w:rsidRPr="002F69B7" w:rsidRDefault="00DD7E7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168135,85</w:t>
            </w:r>
          </w:p>
        </w:tc>
        <w:tc>
          <w:tcPr>
            <w:tcW w:w="1740" w:type="dxa"/>
          </w:tcPr>
          <w:p w:rsidR="00DD7E74" w:rsidRPr="002F69B7" w:rsidRDefault="00DD7E74">
            <w:pPr>
              <w:rPr>
                <w:color w:val="800000"/>
                <w:lang w:eastAsia="en-US"/>
              </w:rPr>
            </w:pPr>
          </w:p>
        </w:tc>
      </w:tr>
      <w:tr w:rsidR="00DD7E74">
        <w:trPr>
          <w:trHeight w:val="1373"/>
        </w:trPr>
        <w:tc>
          <w:tcPr>
            <w:tcW w:w="1384" w:type="dxa"/>
          </w:tcPr>
          <w:p w:rsidR="00DD7E74" w:rsidRDefault="00DD7E7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Сын </w:t>
            </w:r>
          </w:p>
        </w:tc>
        <w:tc>
          <w:tcPr>
            <w:tcW w:w="1602" w:type="dxa"/>
          </w:tcPr>
          <w:p w:rsidR="00DD7E74" w:rsidRPr="002F69B7" w:rsidRDefault="00DD7E7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DD7E74" w:rsidRPr="002F69B7" w:rsidRDefault="00DD7E74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DD7E74" w:rsidRPr="002F69B7" w:rsidRDefault="00DD7E7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DD7E74" w:rsidRPr="002F69B7" w:rsidRDefault="00DD7E7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DD7E74" w:rsidRPr="002F69B7" w:rsidRDefault="00DD7E7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DD7E74" w:rsidRDefault="00DD7E7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2F69B7">
              <w:rPr>
                <w:color w:val="800000"/>
                <w:lang w:eastAsia="en-US"/>
              </w:rPr>
              <w:t>Квартира</w:t>
            </w:r>
          </w:p>
          <w:p w:rsidR="00DD7E74" w:rsidRPr="0037441F" w:rsidRDefault="00DD7E74" w:rsidP="005816FF">
            <w:pPr>
              <w:rPr>
                <w:lang w:eastAsia="en-US"/>
              </w:rPr>
            </w:pPr>
            <w:r>
              <w:rPr>
                <w:lang w:eastAsia="en-US"/>
              </w:rPr>
              <w:t>2)Земель-ный участок</w:t>
            </w:r>
          </w:p>
        </w:tc>
        <w:tc>
          <w:tcPr>
            <w:tcW w:w="1080" w:type="dxa"/>
          </w:tcPr>
          <w:p w:rsidR="00DD7E74" w:rsidRDefault="00DD7E74" w:rsidP="002F69B7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35,4</w:t>
            </w:r>
          </w:p>
          <w:p w:rsidR="00DD7E74" w:rsidRDefault="00DD7E74" w:rsidP="002F69B7">
            <w:pPr>
              <w:jc w:val="center"/>
              <w:rPr>
                <w:color w:val="800000"/>
                <w:lang w:eastAsia="en-US"/>
              </w:rPr>
            </w:pPr>
          </w:p>
          <w:p w:rsidR="00DD7E74" w:rsidRPr="002F69B7" w:rsidRDefault="00DD7E74" w:rsidP="002F69B7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389</w:t>
            </w:r>
          </w:p>
        </w:tc>
        <w:tc>
          <w:tcPr>
            <w:tcW w:w="1080" w:type="dxa"/>
          </w:tcPr>
          <w:p w:rsidR="00DD7E74" w:rsidRDefault="00DD7E74" w:rsidP="002F69B7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Россия</w:t>
            </w:r>
          </w:p>
          <w:p w:rsidR="00DD7E74" w:rsidRDefault="00DD7E74" w:rsidP="002F69B7">
            <w:pPr>
              <w:jc w:val="center"/>
              <w:rPr>
                <w:color w:val="800000"/>
                <w:lang w:eastAsia="en-US"/>
              </w:rPr>
            </w:pPr>
          </w:p>
          <w:p w:rsidR="00DD7E74" w:rsidRDefault="00DD7E74" w:rsidP="002F69B7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DD7E74" w:rsidRDefault="00DD7E74" w:rsidP="002F69B7">
            <w:pPr>
              <w:jc w:val="center"/>
              <w:rPr>
                <w:color w:val="800000"/>
                <w:lang w:eastAsia="en-US"/>
              </w:rPr>
            </w:pPr>
          </w:p>
          <w:p w:rsidR="00DD7E74" w:rsidRDefault="00DD7E74" w:rsidP="002F69B7">
            <w:pPr>
              <w:jc w:val="center"/>
              <w:rPr>
                <w:color w:val="800000"/>
                <w:lang w:eastAsia="en-US"/>
              </w:rPr>
            </w:pPr>
          </w:p>
          <w:p w:rsidR="00DD7E74" w:rsidRPr="002F69B7" w:rsidRDefault="00DD7E7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DD7E74" w:rsidRPr="002F69B7" w:rsidRDefault="00DD7E74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DD7E74" w:rsidRPr="002F69B7" w:rsidRDefault="00DD7E74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DD7E74" w:rsidRPr="002F69B7" w:rsidRDefault="00DD7E74">
            <w:pPr>
              <w:rPr>
                <w:color w:val="800000"/>
                <w:lang w:eastAsia="en-US"/>
              </w:rPr>
            </w:pPr>
          </w:p>
        </w:tc>
      </w:tr>
      <w:tr w:rsidR="00DD7E74">
        <w:tc>
          <w:tcPr>
            <w:tcW w:w="1384" w:type="dxa"/>
          </w:tcPr>
          <w:p w:rsidR="00DD7E74" w:rsidRDefault="00DD7E7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602" w:type="dxa"/>
          </w:tcPr>
          <w:p w:rsidR="00DD7E74" w:rsidRPr="002F69B7" w:rsidRDefault="00DD7E7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DD7E74" w:rsidRPr="002F69B7" w:rsidRDefault="00DD7E74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DD7E74" w:rsidRPr="002F69B7" w:rsidRDefault="00DD7E7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DD7E74" w:rsidRPr="002F69B7" w:rsidRDefault="00DD7E7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DD7E74" w:rsidRPr="002F69B7" w:rsidRDefault="00DD7E7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DD7E74" w:rsidRDefault="00DD7E74" w:rsidP="0037441F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2F69B7">
              <w:rPr>
                <w:color w:val="800000"/>
                <w:lang w:eastAsia="en-US"/>
              </w:rPr>
              <w:t>Квартира</w:t>
            </w:r>
          </w:p>
          <w:p w:rsidR="00DD7E74" w:rsidRDefault="00DD7E74" w:rsidP="0037441F">
            <w:pPr>
              <w:rPr>
                <w:color w:val="800000"/>
                <w:lang w:eastAsia="en-US"/>
              </w:rPr>
            </w:pPr>
            <w:r>
              <w:rPr>
                <w:lang w:eastAsia="en-US"/>
              </w:rPr>
              <w:t>2)Земель-ный участок</w:t>
            </w:r>
          </w:p>
        </w:tc>
        <w:tc>
          <w:tcPr>
            <w:tcW w:w="1080" w:type="dxa"/>
          </w:tcPr>
          <w:p w:rsidR="00DD7E74" w:rsidRDefault="00DD7E74" w:rsidP="0037441F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35,4</w:t>
            </w:r>
          </w:p>
          <w:p w:rsidR="00DD7E74" w:rsidRDefault="00DD7E74" w:rsidP="0037441F">
            <w:pPr>
              <w:jc w:val="center"/>
              <w:rPr>
                <w:color w:val="800000"/>
                <w:lang w:eastAsia="en-US"/>
              </w:rPr>
            </w:pPr>
          </w:p>
          <w:p w:rsidR="00DD7E74" w:rsidRPr="002F69B7" w:rsidRDefault="00DD7E74" w:rsidP="0037441F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389</w:t>
            </w:r>
          </w:p>
        </w:tc>
        <w:tc>
          <w:tcPr>
            <w:tcW w:w="1080" w:type="dxa"/>
          </w:tcPr>
          <w:p w:rsidR="00DD7E74" w:rsidRDefault="00DD7E74" w:rsidP="0037441F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Россия</w:t>
            </w:r>
          </w:p>
          <w:p w:rsidR="00DD7E74" w:rsidRDefault="00DD7E74" w:rsidP="0037441F">
            <w:pPr>
              <w:jc w:val="center"/>
              <w:rPr>
                <w:color w:val="800000"/>
                <w:lang w:eastAsia="en-US"/>
              </w:rPr>
            </w:pPr>
          </w:p>
          <w:p w:rsidR="00DD7E74" w:rsidRDefault="00DD7E74" w:rsidP="0037441F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DD7E74" w:rsidRPr="002F69B7" w:rsidRDefault="00DD7E7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DD7E74" w:rsidRPr="002F69B7" w:rsidRDefault="00DD7E74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DD7E74" w:rsidRPr="002F69B7" w:rsidRDefault="00DD7E7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DD7E74" w:rsidRPr="002F69B7" w:rsidRDefault="00DD7E74">
            <w:pPr>
              <w:rPr>
                <w:color w:val="800000"/>
                <w:lang w:eastAsia="en-US"/>
              </w:rPr>
            </w:pPr>
          </w:p>
        </w:tc>
      </w:tr>
    </w:tbl>
    <w:p w:rsidR="00DD7E74" w:rsidRDefault="00DD7E74" w:rsidP="00620D6F">
      <w:pPr>
        <w:rPr>
          <w:color w:val="800000"/>
        </w:rPr>
      </w:pPr>
    </w:p>
    <w:p w:rsidR="00DD7E74" w:rsidRDefault="00DD7E74" w:rsidP="00620D6F"/>
    <w:p w:rsidR="00DD7E74" w:rsidRDefault="00DD7E74" w:rsidP="00620D6F"/>
    <w:p w:rsidR="00DD7E74" w:rsidRDefault="00DD7E74" w:rsidP="00620D6F"/>
    <w:p w:rsidR="00DD7E74" w:rsidRDefault="00DD7E74" w:rsidP="00620D6F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/>
    <w:p w:rsidR="00DD7E74" w:rsidRDefault="00DD7E74" w:rsidP="00E83F8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DD7E74" w:rsidRDefault="00DD7E74" w:rsidP="00E83F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DD7E74" w:rsidRDefault="00DD7E74" w:rsidP="00E83F8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2014 г. по 31 декабря 2014г.</w:t>
      </w:r>
    </w:p>
    <w:p w:rsidR="00DD7E74" w:rsidRDefault="00DD7E74" w:rsidP="00E83F8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DD7E74">
        <w:tc>
          <w:tcPr>
            <w:tcW w:w="1384" w:type="dxa"/>
            <w:vMerge w:val="restart"/>
            <w:vAlign w:val="center"/>
          </w:tcPr>
          <w:p w:rsidR="00DD7E74" w:rsidRDefault="00DD7E7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DD7E74" w:rsidRDefault="00DD7E7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DD7E74" w:rsidRDefault="00DD7E7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DD7E74" w:rsidRDefault="00DD7E7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DD7E74" w:rsidRDefault="00DD7E7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DD7E74" w:rsidRDefault="00DD7E7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DD7E74" w:rsidRDefault="00DD7E7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DD7E74" w:rsidRDefault="00DD7E7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DD7E74" w:rsidRDefault="00DD7E7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D7E74">
        <w:tc>
          <w:tcPr>
            <w:tcW w:w="1384" w:type="dxa"/>
            <w:vMerge/>
            <w:vAlign w:val="center"/>
          </w:tcPr>
          <w:p w:rsidR="00DD7E74" w:rsidRDefault="00DD7E74" w:rsidP="00BB3F36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DD7E74" w:rsidRDefault="00DD7E74" w:rsidP="00BB3F36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DD7E74" w:rsidRPr="002F69B7" w:rsidRDefault="00DD7E74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DD7E74" w:rsidRPr="002F69B7" w:rsidRDefault="00DD7E74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DD7E74" w:rsidRPr="002F69B7" w:rsidRDefault="00DD7E74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DD7E74" w:rsidRPr="002F69B7" w:rsidRDefault="00DD7E74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DD7E74" w:rsidRPr="002F69B7" w:rsidRDefault="00DD7E74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DD7E74" w:rsidRPr="002F69B7" w:rsidRDefault="00DD7E74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DD7E74" w:rsidRPr="002F69B7" w:rsidRDefault="00DD7E74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DD7E74" w:rsidRDefault="00DD7E74" w:rsidP="00BB3F3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DD7E74" w:rsidRDefault="00DD7E74" w:rsidP="00BB3F3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DD7E74" w:rsidRDefault="00DD7E74" w:rsidP="00BB3F36">
            <w:pPr>
              <w:rPr>
                <w:lang w:eastAsia="en-US"/>
              </w:rPr>
            </w:pPr>
          </w:p>
        </w:tc>
      </w:tr>
      <w:tr w:rsidR="00DD7E74">
        <w:trPr>
          <w:trHeight w:val="2036"/>
        </w:trPr>
        <w:tc>
          <w:tcPr>
            <w:tcW w:w="1384" w:type="dxa"/>
          </w:tcPr>
          <w:p w:rsidR="00DD7E74" w:rsidRPr="002F69B7" w:rsidRDefault="00DD7E74" w:rsidP="00BB3F3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Рудничен-ко С.В.</w:t>
            </w:r>
          </w:p>
        </w:tc>
        <w:tc>
          <w:tcPr>
            <w:tcW w:w="1602" w:type="dxa"/>
          </w:tcPr>
          <w:p w:rsidR="00DD7E74" w:rsidRPr="002F69B7" w:rsidRDefault="00DD7E74" w:rsidP="00BB3F36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Исполняю-щий обязанностид</w:t>
            </w:r>
            <w:r w:rsidRPr="002F69B7">
              <w:rPr>
                <w:color w:val="333333"/>
                <w:lang w:eastAsia="en-US"/>
              </w:rPr>
              <w:t>иректор</w:t>
            </w:r>
            <w:r>
              <w:rPr>
                <w:color w:val="333333"/>
                <w:lang w:eastAsia="en-US"/>
              </w:rPr>
              <w:t>а</w:t>
            </w:r>
            <w:r w:rsidRPr="002F69B7">
              <w:rPr>
                <w:color w:val="333333"/>
                <w:lang w:eastAsia="en-US"/>
              </w:rPr>
              <w:t xml:space="preserve"> МКОУ Шибаевской ООШ</w:t>
            </w:r>
          </w:p>
        </w:tc>
        <w:tc>
          <w:tcPr>
            <w:tcW w:w="1079" w:type="dxa"/>
          </w:tcPr>
          <w:p w:rsidR="00DD7E74" w:rsidRDefault="00DD7E74" w:rsidP="00BB3F36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DD7E74" w:rsidRDefault="00DD7E74" w:rsidP="00BB3F36">
            <w:pPr>
              <w:rPr>
                <w:lang w:eastAsia="en-US"/>
              </w:rPr>
            </w:pPr>
          </w:p>
          <w:p w:rsidR="00DD7E74" w:rsidRDefault="00DD7E74" w:rsidP="00BB3F36">
            <w:pPr>
              <w:rPr>
                <w:lang w:eastAsia="en-US"/>
              </w:rPr>
            </w:pPr>
            <w:r>
              <w:rPr>
                <w:lang w:eastAsia="en-US"/>
              </w:rPr>
              <w:t>2) Квар-</w:t>
            </w:r>
          </w:p>
          <w:p w:rsidR="00DD7E74" w:rsidRDefault="00DD7E74" w:rsidP="00BB3F36">
            <w:pPr>
              <w:rPr>
                <w:lang w:eastAsia="en-US"/>
              </w:rPr>
            </w:pPr>
            <w:r>
              <w:rPr>
                <w:lang w:eastAsia="en-US"/>
              </w:rPr>
              <w:t>тира</w:t>
            </w:r>
          </w:p>
        </w:tc>
        <w:tc>
          <w:tcPr>
            <w:tcW w:w="1080" w:type="dxa"/>
          </w:tcPr>
          <w:p w:rsidR="00DD7E74" w:rsidRPr="002F69B7" w:rsidRDefault="00DD7E74" w:rsidP="00BB3F36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Инди-видуальная</w:t>
            </w:r>
          </w:p>
          <w:p w:rsidR="00DD7E74" w:rsidRPr="002F69B7" w:rsidRDefault="00DD7E74" w:rsidP="00BB3F36">
            <w:pPr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Инди-видуль-ная</w:t>
            </w:r>
          </w:p>
        </w:tc>
        <w:tc>
          <w:tcPr>
            <w:tcW w:w="1080" w:type="dxa"/>
          </w:tcPr>
          <w:p w:rsidR="00DD7E74" w:rsidRPr="002F69B7" w:rsidRDefault="00DD7E74" w:rsidP="00D1235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29,5</w:t>
            </w:r>
          </w:p>
          <w:p w:rsidR="00DD7E74" w:rsidRPr="002F69B7" w:rsidRDefault="00DD7E74" w:rsidP="00BB3F36">
            <w:pPr>
              <w:jc w:val="center"/>
              <w:rPr>
                <w:color w:val="333333"/>
                <w:lang w:eastAsia="en-US"/>
              </w:rPr>
            </w:pPr>
          </w:p>
          <w:p w:rsidR="00DD7E74" w:rsidRPr="002F69B7" w:rsidRDefault="00DD7E74" w:rsidP="00BB3F36">
            <w:pPr>
              <w:jc w:val="center"/>
              <w:rPr>
                <w:color w:val="333333"/>
                <w:lang w:eastAsia="en-US"/>
              </w:rPr>
            </w:pPr>
          </w:p>
          <w:p w:rsidR="00DD7E74" w:rsidRPr="002F69B7" w:rsidRDefault="00DD7E74" w:rsidP="00BB3F3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31,5</w:t>
            </w:r>
          </w:p>
          <w:p w:rsidR="00DD7E74" w:rsidRPr="002F69B7" w:rsidRDefault="00DD7E74" w:rsidP="00BB3F3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DD7E74" w:rsidRDefault="00DD7E74" w:rsidP="00BB3F36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Россия</w:t>
            </w:r>
          </w:p>
          <w:p w:rsidR="00DD7E74" w:rsidRDefault="00DD7E74" w:rsidP="00BB3F36">
            <w:pPr>
              <w:jc w:val="center"/>
              <w:rPr>
                <w:color w:val="333333"/>
                <w:lang w:eastAsia="en-US"/>
              </w:rPr>
            </w:pPr>
          </w:p>
          <w:p w:rsidR="00DD7E74" w:rsidRDefault="00DD7E74" w:rsidP="00BB3F36">
            <w:pPr>
              <w:jc w:val="center"/>
              <w:rPr>
                <w:color w:val="333333"/>
                <w:lang w:eastAsia="en-US"/>
              </w:rPr>
            </w:pPr>
          </w:p>
          <w:p w:rsidR="00DD7E74" w:rsidRPr="002F69B7" w:rsidRDefault="00DD7E74" w:rsidP="00BB3F3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DD7E74" w:rsidRDefault="00DD7E74" w:rsidP="00BB3F36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DD7E74" w:rsidRPr="002F69B7" w:rsidRDefault="00DD7E74" w:rsidP="00BB3F3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DD7E74" w:rsidRPr="002F69B7" w:rsidRDefault="00DD7E74" w:rsidP="00BB3F3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DD7E74" w:rsidRDefault="00DD7E74" w:rsidP="00BB3F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Автомобиль легковой </w:t>
            </w:r>
          </w:p>
          <w:p w:rsidR="00DD7E74" w:rsidRDefault="00DD7E74" w:rsidP="00BB3F36">
            <w:pPr>
              <w:rPr>
                <w:lang w:eastAsia="en-US"/>
              </w:rPr>
            </w:pPr>
            <w:r>
              <w:rPr>
                <w:lang w:eastAsia="en-US"/>
              </w:rPr>
              <w:t>КИА РИО</w:t>
            </w:r>
          </w:p>
        </w:tc>
        <w:tc>
          <w:tcPr>
            <w:tcW w:w="1740" w:type="dxa"/>
          </w:tcPr>
          <w:p w:rsidR="00DD7E74" w:rsidRPr="002F69B7" w:rsidRDefault="00DD7E74" w:rsidP="00BB3F3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399846,12</w:t>
            </w:r>
          </w:p>
        </w:tc>
        <w:tc>
          <w:tcPr>
            <w:tcW w:w="1740" w:type="dxa"/>
          </w:tcPr>
          <w:p w:rsidR="00DD7E74" w:rsidRPr="002F69B7" w:rsidRDefault="00DD7E74" w:rsidP="00BB3F36">
            <w:pPr>
              <w:rPr>
                <w:color w:val="333333"/>
                <w:lang w:val="en-US" w:eastAsia="en-US"/>
              </w:rPr>
            </w:pPr>
          </w:p>
        </w:tc>
      </w:tr>
      <w:tr w:rsidR="00DD7E74">
        <w:trPr>
          <w:trHeight w:val="880"/>
        </w:trPr>
        <w:tc>
          <w:tcPr>
            <w:tcW w:w="1384" w:type="dxa"/>
          </w:tcPr>
          <w:p w:rsidR="00DD7E74" w:rsidRDefault="00DD7E7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1602" w:type="dxa"/>
          </w:tcPr>
          <w:p w:rsidR="00DD7E74" w:rsidRPr="002F69B7" w:rsidRDefault="00DD7E74" w:rsidP="00BB3F36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DD7E74" w:rsidRPr="002F69B7" w:rsidRDefault="00DD7E74" w:rsidP="00BB3F36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DD7E74" w:rsidRPr="002F69B7" w:rsidRDefault="00DD7E74" w:rsidP="00BB3F36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DD7E74" w:rsidRPr="002F69B7" w:rsidRDefault="00DD7E74" w:rsidP="00BB3F36">
            <w:pPr>
              <w:rPr>
                <w:color w:val="800000"/>
                <w:lang w:eastAsia="en-US"/>
              </w:rPr>
            </w:pPr>
          </w:p>
          <w:p w:rsidR="00DD7E74" w:rsidRPr="002F69B7" w:rsidRDefault="00DD7E74" w:rsidP="00BB3F36">
            <w:pPr>
              <w:jc w:val="center"/>
              <w:rPr>
                <w:color w:val="800000"/>
                <w:lang w:eastAsia="en-US"/>
              </w:rPr>
            </w:pPr>
          </w:p>
          <w:p w:rsidR="00DD7E74" w:rsidRPr="002F69B7" w:rsidRDefault="00DD7E74" w:rsidP="00BB3F36">
            <w:pPr>
              <w:jc w:val="center"/>
              <w:rPr>
                <w:color w:val="800000"/>
                <w:lang w:eastAsia="en-US"/>
              </w:rPr>
            </w:pPr>
          </w:p>
          <w:p w:rsidR="00DD7E74" w:rsidRPr="002F69B7" w:rsidRDefault="00DD7E74" w:rsidP="00BB3F36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DD7E74" w:rsidRPr="002F69B7" w:rsidRDefault="00DD7E74" w:rsidP="00BB3F36">
            <w:pPr>
              <w:rPr>
                <w:color w:val="800000"/>
                <w:lang w:eastAsia="en-US"/>
              </w:rPr>
            </w:pPr>
          </w:p>
          <w:p w:rsidR="00DD7E74" w:rsidRPr="002F69B7" w:rsidRDefault="00DD7E74" w:rsidP="00BB3F36">
            <w:pPr>
              <w:jc w:val="center"/>
              <w:rPr>
                <w:color w:val="800000"/>
                <w:lang w:eastAsia="en-US"/>
              </w:rPr>
            </w:pPr>
          </w:p>
          <w:p w:rsidR="00DD7E74" w:rsidRPr="002F69B7" w:rsidRDefault="00DD7E74" w:rsidP="00BB3F36">
            <w:pPr>
              <w:jc w:val="center"/>
              <w:rPr>
                <w:color w:val="800000"/>
                <w:lang w:eastAsia="en-US"/>
              </w:rPr>
            </w:pPr>
          </w:p>
          <w:p w:rsidR="00DD7E74" w:rsidRPr="002F69B7" w:rsidRDefault="00DD7E74" w:rsidP="00BB3F36">
            <w:pPr>
              <w:jc w:val="center"/>
              <w:rPr>
                <w:color w:val="800000"/>
                <w:lang w:eastAsia="en-US"/>
              </w:rPr>
            </w:pPr>
          </w:p>
          <w:p w:rsidR="00DD7E74" w:rsidRPr="002F69B7" w:rsidRDefault="00DD7E74" w:rsidP="00BB3F36">
            <w:pPr>
              <w:jc w:val="center"/>
              <w:rPr>
                <w:color w:val="800000"/>
                <w:lang w:eastAsia="en-US"/>
              </w:rPr>
            </w:pPr>
          </w:p>
          <w:p w:rsidR="00DD7E74" w:rsidRPr="002F69B7" w:rsidRDefault="00DD7E74" w:rsidP="00BB3F36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DD7E74" w:rsidRDefault="00DD7E74" w:rsidP="00BB3F36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Квартира</w:t>
            </w:r>
          </w:p>
          <w:p w:rsidR="00DD7E74" w:rsidRPr="0037441F" w:rsidRDefault="00DD7E74" w:rsidP="00BB3F36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DD7E74" w:rsidRPr="002F69B7" w:rsidRDefault="00DD7E74" w:rsidP="00D12355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29,5</w:t>
            </w:r>
          </w:p>
        </w:tc>
        <w:tc>
          <w:tcPr>
            <w:tcW w:w="1080" w:type="dxa"/>
          </w:tcPr>
          <w:p w:rsidR="00DD7E74" w:rsidRDefault="00DD7E74" w:rsidP="00BB3F36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Россия</w:t>
            </w:r>
          </w:p>
          <w:p w:rsidR="00DD7E74" w:rsidRPr="002F69B7" w:rsidRDefault="00DD7E74" w:rsidP="00D12355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DD7E74" w:rsidRPr="002F69B7" w:rsidRDefault="00DD7E74" w:rsidP="00BB3F36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DD7E74" w:rsidRPr="002F69B7" w:rsidRDefault="00DD7E74" w:rsidP="00BB3F3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470392,06</w:t>
            </w:r>
          </w:p>
        </w:tc>
        <w:tc>
          <w:tcPr>
            <w:tcW w:w="1740" w:type="dxa"/>
          </w:tcPr>
          <w:p w:rsidR="00DD7E74" w:rsidRPr="002F69B7" w:rsidRDefault="00DD7E74" w:rsidP="00BB3F36">
            <w:pPr>
              <w:rPr>
                <w:color w:val="800000"/>
                <w:lang w:eastAsia="en-US"/>
              </w:rPr>
            </w:pPr>
          </w:p>
        </w:tc>
      </w:tr>
    </w:tbl>
    <w:p w:rsidR="00DD7E74" w:rsidRDefault="00DD7E74"/>
    <w:p w:rsidR="00DD7E74" w:rsidRDefault="00DD7E74"/>
    <w:sectPr w:rsidR="00DD7E74" w:rsidSect="00F641EE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1ADF"/>
    <w:multiLevelType w:val="hybridMultilevel"/>
    <w:tmpl w:val="8272D1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FA4A7F"/>
    <w:multiLevelType w:val="hybridMultilevel"/>
    <w:tmpl w:val="5262DE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0D6F"/>
    <w:rsid w:val="00086330"/>
    <w:rsid w:val="00103F18"/>
    <w:rsid w:val="002D2BE6"/>
    <w:rsid w:val="002F69B7"/>
    <w:rsid w:val="0037441F"/>
    <w:rsid w:val="00522EDD"/>
    <w:rsid w:val="005816FF"/>
    <w:rsid w:val="005A5B60"/>
    <w:rsid w:val="00620D6F"/>
    <w:rsid w:val="00636057"/>
    <w:rsid w:val="006A45CE"/>
    <w:rsid w:val="006A57A5"/>
    <w:rsid w:val="0071058F"/>
    <w:rsid w:val="00997582"/>
    <w:rsid w:val="009C1024"/>
    <w:rsid w:val="00A3260F"/>
    <w:rsid w:val="00B31D49"/>
    <w:rsid w:val="00B538BF"/>
    <w:rsid w:val="00BB3F36"/>
    <w:rsid w:val="00BB73AF"/>
    <w:rsid w:val="00CA3E9A"/>
    <w:rsid w:val="00CA60E9"/>
    <w:rsid w:val="00D12355"/>
    <w:rsid w:val="00D33D5F"/>
    <w:rsid w:val="00DB45E4"/>
    <w:rsid w:val="00DD7E74"/>
    <w:rsid w:val="00E83F81"/>
    <w:rsid w:val="00E9225C"/>
    <w:rsid w:val="00EC4D5B"/>
    <w:rsid w:val="00F641EE"/>
    <w:rsid w:val="00FD1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D6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20D6F"/>
    <w:pPr>
      <w:ind w:left="720"/>
    </w:pPr>
  </w:style>
  <w:style w:type="table" w:styleId="TableGrid">
    <w:name w:val="Table Grid"/>
    <w:basedOn w:val="TableNormal"/>
    <w:uiPriority w:val="99"/>
    <w:rsid w:val="00620D6F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88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</TotalTime>
  <Pages>3</Pages>
  <Words>298</Words>
  <Characters>1704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2014-05-07T09:25:00Z</dcterms:created>
  <dcterms:modified xsi:type="dcterms:W3CDTF">2017-05-03T08:21:00Z</dcterms:modified>
</cp:coreProperties>
</file>